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AB0EBD" w14:textId="77777777" w:rsidR="00D23579" w:rsidRDefault="00D23579" w:rsidP="00D235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BROWN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9612CD9" w14:textId="77777777" w:rsidR="00D23579" w:rsidRDefault="00D23579" w:rsidP="00D235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70023F8B" w14:textId="77777777" w:rsidR="00D23579" w:rsidRDefault="00D23579" w:rsidP="00D23579">
      <w:pPr>
        <w:pStyle w:val="NoSpacing"/>
        <w:rPr>
          <w:rFonts w:cs="Times New Roman"/>
          <w:szCs w:val="24"/>
        </w:rPr>
      </w:pPr>
    </w:p>
    <w:p w14:paraId="214CB8F9" w14:textId="77777777" w:rsidR="00D23579" w:rsidRDefault="00D23579" w:rsidP="00D23579">
      <w:pPr>
        <w:pStyle w:val="NoSpacing"/>
        <w:rPr>
          <w:rFonts w:cs="Times New Roman"/>
          <w:szCs w:val="24"/>
        </w:rPr>
      </w:pPr>
    </w:p>
    <w:p w14:paraId="1760FD81" w14:textId="77777777" w:rsidR="00D23579" w:rsidRDefault="00D23579" w:rsidP="00D235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became apprenticed to Thomas Sampton of London, draper(q.v.).</w:t>
      </w:r>
    </w:p>
    <w:p w14:paraId="7EE9F78E" w14:textId="77777777" w:rsidR="00D23579" w:rsidRDefault="00D23579" w:rsidP="00D235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45064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70CAFD8A" w14:textId="77777777" w:rsidR="00D23579" w:rsidRDefault="00D23579" w:rsidP="00D23579">
      <w:pPr>
        <w:pStyle w:val="NoSpacing"/>
        <w:rPr>
          <w:rFonts w:cs="Times New Roman"/>
          <w:szCs w:val="24"/>
        </w:rPr>
      </w:pPr>
    </w:p>
    <w:p w14:paraId="366D9A2F" w14:textId="77777777" w:rsidR="00D23579" w:rsidRDefault="00D23579" w:rsidP="00D23579">
      <w:pPr>
        <w:pStyle w:val="NoSpacing"/>
        <w:rPr>
          <w:rFonts w:cs="Times New Roman"/>
          <w:szCs w:val="24"/>
        </w:rPr>
      </w:pPr>
    </w:p>
    <w:p w14:paraId="25C0CB14" w14:textId="77777777" w:rsidR="00D23579" w:rsidRDefault="00D23579" w:rsidP="00D235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September 2024</w:t>
      </w:r>
    </w:p>
    <w:p w14:paraId="1E7C4A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B812FF" w14:textId="77777777" w:rsidR="00D23579" w:rsidRDefault="00D23579" w:rsidP="009139A6">
      <w:r>
        <w:separator/>
      </w:r>
    </w:p>
  </w:endnote>
  <w:endnote w:type="continuationSeparator" w:id="0">
    <w:p w14:paraId="69C7ECE5" w14:textId="77777777" w:rsidR="00D23579" w:rsidRDefault="00D235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BC4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69AE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EA1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72C5C6" w14:textId="77777777" w:rsidR="00D23579" w:rsidRDefault="00D23579" w:rsidP="009139A6">
      <w:r>
        <w:separator/>
      </w:r>
    </w:p>
  </w:footnote>
  <w:footnote w:type="continuationSeparator" w:id="0">
    <w:p w14:paraId="3BE2C102" w14:textId="77777777" w:rsidR="00D23579" w:rsidRDefault="00D235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85E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5BB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914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579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878AA"/>
    <w:rsid w:val="00A3176C"/>
    <w:rsid w:val="00AE65F8"/>
    <w:rsid w:val="00BA00AB"/>
    <w:rsid w:val="00C71834"/>
    <w:rsid w:val="00CB4ED9"/>
    <w:rsid w:val="00D2357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91E8A"/>
  <w15:chartTrackingRefBased/>
  <w15:docId w15:val="{C9F18915-97A0-47B7-9C96-56AB33201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23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2024-09-13T19:42:00Z</dcterms:created>
  <dcterms:modified xsi:type="dcterms:W3CDTF">2024-09-13T19:43:00Z</dcterms:modified>
</cp:coreProperties>
</file>